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C3D9" w14:textId="77777777" w:rsidR="00637208" w:rsidRPr="00637208" w:rsidRDefault="00637208" w:rsidP="00637208"/>
    <w:p w14:paraId="086F31C7" w14:textId="77777777" w:rsidR="00BE07C6" w:rsidRPr="00832DC2" w:rsidRDefault="00832DC2" w:rsidP="00832DC2">
      <w:pPr>
        <w:jc w:val="center"/>
        <w:rPr>
          <w:b/>
          <w:bCs/>
          <w:sz w:val="32"/>
          <w:szCs w:val="32"/>
        </w:rPr>
      </w:pPr>
      <w:r w:rsidRPr="00832DC2">
        <w:rPr>
          <w:b/>
          <w:bCs/>
          <w:sz w:val="32"/>
          <w:szCs w:val="32"/>
        </w:rPr>
        <w:t>Observer Report Form</w:t>
      </w:r>
    </w:p>
    <w:p w14:paraId="2CD55FE2" w14:textId="77777777" w:rsidR="00832DC2" w:rsidRDefault="00832DC2"/>
    <w:p w14:paraId="10CC2A9C" w14:textId="77777777" w:rsidR="00832DC2" w:rsidRDefault="00832DC2">
      <w:r>
        <w:t>Please use this form to submit an Observer Corps Report to your League’s Observer Committee Chair. If you have questions, please contact your League’s Observer Corps Chair.</w:t>
      </w:r>
    </w:p>
    <w:p w14:paraId="038B5D6B" w14:textId="77777777" w:rsidR="00832DC2" w:rsidRDefault="00832DC2"/>
    <w:p w14:paraId="4B0ADB13" w14:textId="77777777" w:rsidR="00FF3E76" w:rsidRDefault="00832DC2" w:rsidP="00FF3E76">
      <w:pPr>
        <w:spacing w:line="276" w:lineRule="auto"/>
      </w:pPr>
      <w:r w:rsidRPr="00832DC2">
        <w:rPr>
          <w:b/>
          <w:bCs/>
        </w:rPr>
        <w:t>Name</w:t>
      </w:r>
      <w:r w:rsidR="00FF3E76">
        <w:t>:</w:t>
      </w:r>
    </w:p>
    <w:p w14:paraId="5A372C6E" w14:textId="11B066DC" w:rsidR="00FF3E76" w:rsidRPr="00FF3E76" w:rsidRDefault="00832DC2" w:rsidP="00FF3E76">
      <w:pPr>
        <w:spacing w:line="276" w:lineRule="auto"/>
        <w:rPr>
          <w:b/>
          <w:bCs/>
        </w:rPr>
      </w:pPr>
      <w:r w:rsidRPr="00832DC2">
        <w:rPr>
          <w:b/>
          <w:bCs/>
        </w:rPr>
        <w:t>Email</w:t>
      </w:r>
      <w:r w:rsidR="00FF3E76">
        <w:rPr>
          <w:b/>
          <w:bCs/>
        </w:rPr>
        <w:t>:</w:t>
      </w:r>
    </w:p>
    <w:p w14:paraId="49DD5E1B" w14:textId="77777777" w:rsidR="00BE07C6" w:rsidRDefault="00BE07C6" w:rsidP="00FF3E76">
      <w:pPr>
        <w:spacing w:line="276" w:lineRule="auto"/>
      </w:pPr>
    </w:p>
    <w:p w14:paraId="7F708883" w14:textId="1E4A882D" w:rsidR="00832DC2" w:rsidRDefault="00832DC2" w:rsidP="00FF3E76">
      <w:pPr>
        <w:spacing w:line="276" w:lineRule="auto"/>
      </w:pPr>
      <w:r w:rsidRPr="00832DC2">
        <w:rPr>
          <w:b/>
          <w:bCs/>
        </w:rPr>
        <w:t>Name of Your League</w:t>
      </w:r>
      <w:r>
        <w:t>:</w:t>
      </w:r>
      <w:r w:rsidR="00FF3E76">
        <w:t xml:space="preserve"> </w:t>
      </w:r>
    </w:p>
    <w:p w14:paraId="1B31F81D" w14:textId="77777777" w:rsidR="00832DC2" w:rsidRDefault="00832DC2" w:rsidP="00FF3E76">
      <w:pPr>
        <w:spacing w:line="276" w:lineRule="auto"/>
      </w:pPr>
    </w:p>
    <w:p w14:paraId="1D33EB34" w14:textId="6508DCFD" w:rsidR="00FF3E76" w:rsidRPr="00FF3E76" w:rsidRDefault="00832DC2" w:rsidP="00FF3E76">
      <w:pPr>
        <w:spacing w:line="276" w:lineRule="auto"/>
      </w:pPr>
      <w:r w:rsidRPr="00832DC2">
        <w:rPr>
          <w:b/>
          <w:bCs/>
        </w:rPr>
        <w:t>What type of meeting did you observe?</w:t>
      </w:r>
    </w:p>
    <w:p w14:paraId="152C9DAF" w14:textId="77777777" w:rsidR="00FF3E76" w:rsidRPr="00832DC2" w:rsidRDefault="00FF3E76" w:rsidP="00FF3E76">
      <w:pPr>
        <w:spacing w:line="276" w:lineRule="auto"/>
        <w:rPr>
          <w:b/>
          <w:bCs/>
        </w:rPr>
      </w:pPr>
    </w:p>
    <w:p w14:paraId="4A9B2EBE" w14:textId="77777777" w:rsidR="00FF3E76" w:rsidRDefault="00832DC2" w:rsidP="00FF3E76">
      <w:pPr>
        <w:spacing w:line="276" w:lineRule="auto"/>
      </w:pPr>
      <w:r w:rsidRPr="00006C67">
        <w:rPr>
          <w:b/>
          <w:bCs/>
        </w:rPr>
        <w:t>What was the name of the committee/board?</w:t>
      </w:r>
    </w:p>
    <w:p w14:paraId="3DE75DEF" w14:textId="131D45BB" w:rsidR="00BE07C6" w:rsidRDefault="00FF3E76" w:rsidP="00FF3E76">
      <w:pPr>
        <w:spacing w:line="276" w:lineRule="auto"/>
      </w:pPr>
      <w:r>
        <w:t xml:space="preserve"> </w:t>
      </w:r>
      <w:r w:rsidR="00832DC2">
        <w:br/>
      </w:r>
      <w:r w:rsidR="00006C67">
        <w:rPr>
          <w:b/>
          <w:bCs/>
        </w:rPr>
        <w:t>Time and date of the meeting</w:t>
      </w:r>
      <w:r>
        <w:t xml:space="preserve">: </w:t>
      </w:r>
    </w:p>
    <w:p w14:paraId="3FC4FB67" w14:textId="77777777" w:rsidR="00FF3E76" w:rsidRDefault="00FF3E76" w:rsidP="00FF3E76">
      <w:pPr>
        <w:spacing w:line="276" w:lineRule="auto"/>
      </w:pPr>
    </w:p>
    <w:p w14:paraId="0404BF8D" w14:textId="22A4082C" w:rsidR="00832DC2" w:rsidRDefault="00832DC2" w:rsidP="00FF3E76">
      <w:pPr>
        <w:spacing w:line="276" w:lineRule="auto"/>
      </w:pPr>
      <w:r w:rsidRPr="00006C67">
        <w:rPr>
          <w:b/>
          <w:bCs/>
        </w:rPr>
        <w:t>Where was the meeting held?</w:t>
      </w:r>
    </w:p>
    <w:p w14:paraId="6C47E0D8" w14:textId="77777777" w:rsidR="00FF3E76" w:rsidRDefault="00FF3E76" w:rsidP="00FF3E76">
      <w:pPr>
        <w:spacing w:line="276" w:lineRule="auto"/>
      </w:pPr>
    </w:p>
    <w:p w14:paraId="67AD400A" w14:textId="7C7EAC47" w:rsidR="00FF3E76" w:rsidRDefault="00832DC2" w:rsidP="00FF3E76">
      <w:pPr>
        <w:spacing w:line="276" w:lineRule="auto"/>
      </w:pPr>
      <w:r w:rsidRPr="00006C67">
        <w:rPr>
          <w:b/>
          <w:bCs/>
        </w:rPr>
        <w:t>What members of the board/committee were present?</w:t>
      </w:r>
      <w:r>
        <w:br/>
      </w:r>
    </w:p>
    <w:p w14:paraId="27670B87" w14:textId="77777777" w:rsidR="00832DC2" w:rsidRPr="00006C67" w:rsidRDefault="00832DC2" w:rsidP="00FF3E76">
      <w:pPr>
        <w:spacing w:line="276" w:lineRule="auto"/>
        <w:rPr>
          <w:b/>
          <w:bCs/>
        </w:rPr>
      </w:pPr>
      <w:r w:rsidRPr="00006C67">
        <w:rPr>
          <w:b/>
          <w:bCs/>
        </w:rPr>
        <w:t>Helpful Links:</w:t>
      </w:r>
    </w:p>
    <w:p w14:paraId="12C509BB" w14:textId="77777777" w:rsidR="00006C67" w:rsidRDefault="00006C67" w:rsidP="00FF3E76">
      <w:pPr>
        <w:spacing w:line="276" w:lineRule="auto"/>
      </w:pPr>
    </w:p>
    <w:p w14:paraId="20DCF8D3" w14:textId="77777777" w:rsidR="00FF3E76" w:rsidRDefault="00832DC2" w:rsidP="00FF3E76">
      <w:pPr>
        <w:spacing w:line="276" w:lineRule="auto"/>
      </w:pPr>
      <w:r w:rsidRPr="00832DC2">
        <w:rPr>
          <w:b/>
          <w:bCs/>
        </w:rPr>
        <w:t>Were staff members present?</w:t>
      </w:r>
    </w:p>
    <w:p w14:paraId="2C130A66" w14:textId="59A645D1" w:rsidR="00832DC2" w:rsidRDefault="00832DC2" w:rsidP="00FF3E76">
      <w:pPr>
        <w:spacing w:line="276" w:lineRule="auto"/>
      </w:pPr>
      <w:r w:rsidRPr="00832DC2">
        <w:rPr>
          <w:b/>
          <w:bCs/>
        </w:rPr>
        <w:t>Were members of the media there?</w:t>
      </w:r>
    </w:p>
    <w:p w14:paraId="7182BF1F" w14:textId="2012CFBF" w:rsidR="00FF3E76" w:rsidRDefault="00FF3E76">
      <w:r>
        <w:br w:type="page"/>
      </w:r>
    </w:p>
    <w:p w14:paraId="0CB89334" w14:textId="77777777" w:rsidR="00BE07C6" w:rsidRDefault="00BE07C6" w:rsidP="00FF3E76">
      <w:pPr>
        <w:spacing w:line="276" w:lineRule="auto"/>
      </w:pPr>
    </w:p>
    <w:p w14:paraId="3FEB00D2" w14:textId="77777777" w:rsidR="00006C67" w:rsidRPr="00006C67" w:rsidRDefault="00832DC2" w:rsidP="00FF3E76">
      <w:pPr>
        <w:spacing w:line="276" w:lineRule="auto"/>
        <w:rPr>
          <w:sz w:val="28"/>
          <w:szCs w:val="28"/>
        </w:rPr>
      </w:pPr>
      <w:r w:rsidRPr="00006C67">
        <w:rPr>
          <w:b/>
          <w:bCs/>
          <w:sz w:val="28"/>
          <w:szCs w:val="28"/>
        </w:rPr>
        <w:t>Meeting Highlights</w:t>
      </w:r>
    </w:p>
    <w:p w14:paraId="358B5C2B" w14:textId="77777777" w:rsidR="00832DC2" w:rsidRDefault="00832DC2" w:rsidP="00FF3E76">
      <w:pPr>
        <w:spacing w:line="276" w:lineRule="auto"/>
      </w:pPr>
      <w:r w:rsidRPr="00832DC2">
        <w:rPr>
          <w:i/>
          <w:iCs/>
          <w:sz w:val="20"/>
          <w:szCs w:val="20"/>
        </w:rPr>
        <w:t>Of the people who spoke, please include a rough breakdown of issues that speakers mentione</w:t>
      </w:r>
      <w:r w:rsidR="00006C67">
        <w:rPr>
          <w:i/>
          <w:iCs/>
          <w:sz w:val="20"/>
          <w:szCs w:val="20"/>
        </w:rPr>
        <w:t>d</w:t>
      </w:r>
    </w:p>
    <w:p w14:paraId="3134996B" w14:textId="77777777" w:rsidR="00006C67" w:rsidRDefault="00006C67" w:rsidP="00FF3E76">
      <w:pPr>
        <w:spacing w:line="276" w:lineRule="auto"/>
        <w:rPr>
          <w:b/>
          <w:bCs/>
        </w:rPr>
      </w:pPr>
    </w:p>
    <w:p w14:paraId="6B6270EE" w14:textId="77777777" w:rsidR="00FF3E76" w:rsidRDefault="00FF3E76" w:rsidP="00FF3E76">
      <w:pPr>
        <w:spacing w:line="276" w:lineRule="auto"/>
        <w:rPr>
          <w:b/>
          <w:bCs/>
        </w:rPr>
      </w:pPr>
    </w:p>
    <w:p w14:paraId="606A9CCF" w14:textId="26021B17" w:rsidR="00006C67" w:rsidRDefault="00832DC2" w:rsidP="00FF3E76">
      <w:pPr>
        <w:spacing w:line="276" w:lineRule="auto"/>
        <w:rPr>
          <w:sz w:val="28"/>
          <w:szCs w:val="28"/>
        </w:rPr>
      </w:pPr>
      <w:r w:rsidRPr="00006C67">
        <w:rPr>
          <w:b/>
          <w:bCs/>
          <w:sz w:val="28"/>
          <w:szCs w:val="28"/>
        </w:rPr>
        <w:t>Public Comments</w:t>
      </w:r>
      <w:r w:rsidR="00006C67">
        <w:br/>
      </w:r>
    </w:p>
    <w:p w14:paraId="3ECB42F5" w14:textId="77777777" w:rsidR="00FF3E76" w:rsidRPr="00FF3E76" w:rsidRDefault="00FF3E76" w:rsidP="00FF3E76">
      <w:pPr>
        <w:spacing w:line="276" w:lineRule="auto"/>
        <w:rPr>
          <w:sz w:val="28"/>
          <w:szCs w:val="28"/>
        </w:rPr>
      </w:pPr>
    </w:p>
    <w:p w14:paraId="750E8C3C" w14:textId="77777777" w:rsidR="00006C67" w:rsidRPr="00006C67" w:rsidRDefault="00006C67" w:rsidP="00FF3E76">
      <w:pPr>
        <w:spacing w:line="276" w:lineRule="auto"/>
        <w:rPr>
          <w:sz w:val="28"/>
          <w:szCs w:val="28"/>
        </w:rPr>
      </w:pPr>
      <w:r w:rsidRPr="00006C67">
        <w:rPr>
          <w:b/>
          <w:bCs/>
          <w:sz w:val="28"/>
          <w:szCs w:val="28"/>
        </w:rPr>
        <w:t>General Observations</w:t>
      </w:r>
    </w:p>
    <w:p w14:paraId="4A26CE3C" w14:textId="77777777" w:rsidR="00006C67" w:rsidRPr="00006C67" w:rsidRDefault="00006C67" w:rsidP="00FF3E76">
      <w:pPr>
        <w:spacing w:line="276" w:lineRule="auto"/>
        <w:rPr>
          <w:i/>
          <w:iCs/>
          <w:sz w:val="22"/>
          <w:szCs w:val="22"/>
        </w:rPr>
      </w:pPr>
      <w:r w:rsidRPr="00006C67">
        <w:rPr>
          <w:i/>
          <w:iCs/>
          <w:sz w:val="22"/>
          <w:szCs w:val="22"/>
        </w:rPr>
        <w:t>Share any additional information on the meeting process, the general content of the meeting, the decisions made at the meeting, groups affected by decisions made in the meeting.</w:t>
      </w:r>
    </w:p>
    <w:p w14:paraId="4DC2B820" w14:textId="77777777" w:rsidR="00006C67" w:rsidRPr="00006C67" w:rsidRDefault="00006C67" w:rsidP="00FF3E76">
      <w:pPr>
        <w:spacing w:line="276" w:lineRule="auto"/>
      </w:pPr>
    </w:p>
    <w:p w14:paraId="01B6D42D" w14:textId="77777777" w:rsidR="00006C67" w:rsidRDefault="00006C67" w:rsidP="00FF3E76">
      <w:pPr>
        <w:spacing w:line="276" w:lineRule="auto"/>
        <w:rPr>
          <w:b/>
          <w:bCs/>
        </w:rPr>
      </w:pPr>
    </w:p>
    <w:p w14:paraId="5DF66D6E" w14:textId="77777777" w:rsidR="00006C67" w:rsidRPr="00006C67" w:rsidRDefault="00006C67" w:rsidP="00FF3E76">
      <w:pPr>
        <w:spacing w:line="276" w:lineRule="auto"/>
        <w:rPr>
          <w:sz w:val="28"/>
          <w:szCs w:val="28"/>
        </w:rPr>
      </w:pPr>
      <w:r w:rsidRPr="00006C67">
        <w:rPr>
          <w:b/>
          <w:bCs/>
          <w:sz w:val="28"/>
          <w:szCs w:val="28"/>
        </w:rPr>
        <w:t>Meeting Summary</w:t>
      </w:r>
    </w:p>
    <w:p w14:paraId="51D0FFCF" w14:textId="77777777" w:rsidR="00006C67" w:rsidRPr="00FF3E76" w:rsidRDefault="00006C67" w:rsidP="00FF3E76">
      <w:pPr>
        <w:spacing w:line="276" w:lineRule="auto"/>
        <w:rPr>
          <w:i/>
          <w:iCs/>
          <w:sz w:val="22"/>
          <w:szCs w:val="22"/>
        </w:rPr>
      </w:pPr>
      <w:r w:rsidRPr="00FF3E76">
        <w:rPr>
          <w:i/>
          <w:iCs/>
          <w:sz w:val="22"/>
          <w:szCs w:val="22"/>
        </w:rPr>
        <w:t>Briefly summarize the meeting based on the agenda or bill(s) you observed.</w:t>
      </w:r>
    </w:p>
    <w:p w14:paraId="59F299CA" w14:textId="77777777" w:rsidR="00006C67" w:rsidRPr="00FF3E76" w:rsidRDefault="00006C67" w:rsidP="00FF3E76">
      <w:pPr>
        <w:pStyle w:val="ListParagraph"/>
        <w:numPr>
          <w:ilvl w:val="0"/>
          <w:numId w:val="4"/>
        </w:numPr>
        <w:spacing w:line="276" w:lineRule="auto"/>
        <w:rPr>
          <w:rFonts w:ascii="Arial" w:hAnsi="Arial" w:cs="Arial"/>
          <w:i/>
          <w:iCs/>
        </w:rPr>
      </w:pPr>
      <w:r w:rsidRPr="00FF3E76">
        <w:rPr>
          <w:rFonts w:ascii="Arial" w:hAnsi="Arial" w:cs="Arial"/>
          <w:i/>
          <w:iCs/>
        </w:rPr>
        <w:t>Who presented the bill and what is a brief description of the bill or topic discussed, if this was an informational hearing?</w:t>
      </w:r>
    </w:p>
    <w:p w14:paraId="4B02C24F" w14:textId="77777777" w:rsidR="00006C67" w:rsidRPr="00FF3E76" w:rsidRDefault="00006C67" w:rsidP="00FF3E76">
      <w:pPr>
        <w:pStyle w:val="ListParagraph"/>
        <w:numPr>
          <w:ilvl w:val="0"/>
          <w:numId w:val="4"/>
        </w:numPr>
        <w:spacing w:line="276" w:lineRule="auto"/>
        <w:rPr>
          <w:rFonts w:ascii="Arial" w:hAnsi="Arial" w:cs="Arial"/>
          <w:i/>
          <w:iCs/>
        </w:rPr>
      </w:pPr>
      <w:r w:rsidRPr="00FF3E76">
        <w:rPr>
          <w:rFonts w:ascii="Arial" w:hAnsi="Arial" w:cs="Arial"/>
          <w:i/>
          <w:iCs/>
        </w:rPr>
        <w:t>What were some messages heard in the testimony in opposition or support for the bill? Was there other information presented?</w:t>
      </w:r>
    </w:p>
    <w:p w14:paraId="43E52811" w14:textId="77777777" w:rsidR="00006C67" w:rsidRPr="00FF3E76" w:rsidRDefault="00006C67" w:rsidP="00FF3E76">
      <w:pPr>
        <w:pStyle w:val="ListParagraph"/>
        <w:numPr>
          <w:ilvl w:val="0"/>
          <w:numId w:val="4"/>
        </w:numPr>
        <w:spacing w:line="276" w:lineRule="auto"/>
        <w:rPr>
          <w:rFonts w:ascii="Arial" w:hAnsi="Arial" w:cs="Arial"/>
          <w:i/>
          <w:iCs/>
        </w:rPr>
      </w:pPr>
      <w:r w:rsidRPr="00FF3E76">
        <w:rPr>
          <w:rFonts w:ascii="Arial" w:hAnsi="Arial" w:cs="Arial"/>
          <w:i/>
          <w:iCs/>
        </w:rPr>
        <w:t>What comments or questions did legislators have? What were some comments against or in support of the bill or topic discussed?</w:t>
      </w:r>
    </w:p>
    <w:p w14:paraId="6E0DCC2F" w14:textId="79DCE36F" w:rsidR="00006C67" w:rsidRPr="00FF3E76" w:rsidRDefault="00006C67" w:rsidP="00FF3E76">
      <w:pPr>
        <w:pStyle w:val="ListParagraph"/>
        <w:numPr>
          <w:ilvl w:val="0"/>
          <w:numId w:val="4"/>
        </w:numPr>
        <w:spacing w:line="276" w:lineRule="auto"/>
        <w:rPr>
          <w:rFonts w:ascii="Arial" w:hAnsi="Arial" w:cs="Arial"/>
          <w:i/>
          <w:iCs/>
        </w:rPr>
      </w:pPr>
      <w:r w:rsidRPr="00FF3E76">
        <w:rPr>
          <w:rFonts w:ascii="Arial" w:hAnsi="Arial" w:cs="Arial"/>
          <w:i/>
          <w:iCs/>
        </w:rPr>
        <w:t>What was the final vote and action taken?</w:t>
      </w:r>
    </w:p>
    <w:p w14:paraId="6F671A1A" w14:textId="77777777" w:rsidR="00FF3E76" w:rsidRPr="00FF3E76" w:rsidRDefault="00FF3E76" w:rsidP="00FF3E76">
      <w:pPr>
        <w:spacing w:line="276" w:lineRule="auto"/>
      </w:pPr>
    </w:p>
    <w:p w14:paraId="225F0EDA" w14:textId="77777777" w:rsidR="00006C67" w:rsidRPr="00006C67" w:rsidRDefault="00006C67" w:rsidP="00FF3E76">
      <w:pPr>
        <w:spacing w:line="276" w:lineRule="auto"/>
        <w:rPr>
          <w:b/>
          <w:bCs/>
          <w:sz w:val="28"/>
          <w:szCs w:val="28"/>
        </w:rPr>
      </w:pPr>
      <w:r w:rsidRPr="00006C67">
        <w:rPr>
          <w:b/>
          <w:bCs/>
          <w:sz w:val="28"/>
          <w:szCs w:val="28"/>
        </w:rPr>
        <w:t>Action Taken</w:t>
      </w:r>
    </w:p>
    <w:p w14:paraId="55DAD622" w14:textId="229B2DF6" w:rsidR="00006C67" w:rsidRDefault="00006C67" w:rsidP="00FF3E76">
      <w:pPr>
        <w:spacing w:line="276" w:lineRule="auto"/>
        <w:rPr>
          <w:i/>
          <w:iCs/>
          <w:sz w:val="22"/>
          <w:szCs w:val="22"/>
        </w:rPr>
      </w:pPr>
      <w:r w:rsidRPr="00006C67">
        <w:rPr>
          <w:i/>
          <w:iCs/>
          <w:sz w:val="22"/>
          <w:szCs w:val="22"/>
        </w:rPr>
        <w:t>What action was taken by board or committee members?</w:t>
      </w:r>
    </w:p>
    <w:p w14:paraId="3ACE8F58" w14:textId="77777777" w:rsidR="00FF3E76" w:rsidRPr="00FF3E76" w:rsidRDefault="00FF3E76" w:rsidP="00FF3E76">
      <w:pPr>
        <w:spacing w:line="276" w:lineRule="auto"/>
      </w:pPr>
    </w:p>
    <w:p w14:paraId="4755BFC7" w14:textId="77777777" w:rsidR="00006C67" w:rsidRPr="00006C67" w:rsidRDefault="00006C67" w:rsidP="00FF3E76">
      <w:pPr>
        <w:spacing w:line="276" w:lineRule="auto"/>
        <w:rPr>
          <w:b/>
          <w:bCs/>
          <w:sz w:val="28"/>
          <w:szCs w:val="28"/>
        </w:rPr>
      </w:pPr>
      <w:r w:rsidRPr="00006C67">
        <w:rPr>
          <w:b/>
          <w:bCs/>
          <w:sz w:val="28"/>
          <w:szCs w:val="28"/>
        </w:rPr>
        <w:t>Communications/Reports</w:t>
      </w:r>
    </w:p>
    <w:p w14:paraId="3FAAFE93" w14:textId="77777777" w:rsidR="00006C67" w:rsidRPr="00006C67" w:rsidRDefault="00006C67" w:rsidP="00FF3E76">
      <w:pPr>
        <w:spacing w:line="276" w:lineRule="auto"/>
        <w:rPr>
          <w:i/>
          <w:iCs/>
          <w:sz w:val="22"/>
          <w:szCs w:val="22"/>
        </w:rPr>
      </w:pPr>
      <w:r w:rsidRPr="00006C67">
        <w:rPr>
          <w:i/>
          <w:iCs/>
          <w:sz w:val="22"/>
          <w:szCs w:val="22"/>
        </w:rPr>
        <w:t>Updates from board/committee members on their participation in community and county activities</w:t>
      </w:r>
    </w:p>
    <w:p w14:paraId="5A786AE8" w14:textId="77777777" w:rsidR="00006C67" w:rsidRDefault="00006C67" w:rsidP="00FF3E76">
      <w:pPr>
        <w:spacing w:line="276" w:lineRule="auto"/>
      </w:pPr>
    </w:p>
    <w:p w14:paraId="1E1AD050" w14:textId="77777777" w:rsidR="00FF3E76" w:rsidRDefault="00FF3E76" w:rsidP="00FF3E76">
      <w:pPr>
        <w:spacing w:line="276" w:lineRule="auto"/>
      </w:pPr>
    </w:p>
    <w:p w14:paraId="58AA2D4E" w14:textId="77777777" w:rsidR="00006C67" w:rsidRPr="00277638" w:rsidRDefault="00006C67" w:rsidP="00FF3E76">
      <w:pPr>
        <w:spacing w:line="276" w:lineRule="auto"/>
        <w:rPr>
          <w:b/>
          <w:bCs/>
          <w:sz w:val="28"/>
          <w:szCs w:val="28"/>
        </w:rPr>
      </w:pPr>
      <w:r w:rsidRPr="00277638">
        <w:rPr>
          <w:b/>
          <w:bCs/>
          <w:sz w:val="28"/>
          <w:szCs w:val="28"/>
        </w:rPr>
        <w:t>Notes on the Next Meeting</w:t>
      </w:r>
    </w:p>
    <w:p w14:paraId="1399002D" w14:textId="77777777" w:rsidR="00277638" w:rsidRPr="00277638" w:rsidRDefault="00277638" w:rsidP="00FF3E76">
      <w:pPr>
        <w:spacing w:line="276" w:lineRule="auto"/>
        <w:rPr>
          <w:i/>
          <w:iCs/>
          <w:sz w:val="22"/>
          <w:szCs w:val="22"/>
        </w:rPr>
      </w:pPr>
      <w:r w:rsidRPr="00277638">
        <w:rPr>
          <w:i/>
          <w:iCs/>
          <w:sz w:val="22"/>
          <w:szCs w:val="22"/>
        </w:rPr>
        <w:t>Calendar update on when the next meeting will be</w:t>
      </w:r>
    </w:p>
    <w:p w14:paraId="2C9C37E5" w14:textId="77777777" w:rsidR="00BE07C6" w:rsidRDefault="00BE07C6" w:rsidP="00FF3E76">
      <w:pPr>
        <w:spacing w:line="276" w:lineRule="auto"/>
      </w:pPr>
    </w:p>
    <w:p w14:paraId="2D5DD6E9" w14:textId="77777777" w:rsidR="00FF3E76" w:rsidRDefault="00FF3E76" w:rsidP="00FF3E76">
      <w:pPr>
        <w:spacing w:line="276" w:lineRule="auto"/>
      </w:pPr>
    </w:p>
    <w:p w14:paraId="3ED35D68" w14:textId="77777777" w:rsidR="00FF3E76" w:rsidRDefault="00FF3E76" w:rsidP="00FF3E76">
      <w:pPr>
        <w:spacing w:line="276" w:lineRule="auto"/>
      </w:pPr>
    </w:p>
    <w:p w14:paraId="6C31A43B" w14:textId="77777777" w:rsidR="00FF3E76" w:rsidRDefault="00FF3E76" w:rsidP="00FF3E76">
      <w:pPr>
        <w:spacing w:line="276" w:lineRule="auto"/>
      </w:pPr>
    </w:p>
    <w:p w14:paraId="001911F4" w14:textId="77777777" w:rsidR="00277638" w:rsidRPr="00277638" w:rsidRDefault="00277638" w:rsidP="00FF3E76">
      <w:pPr>
        <w:spacing w:line="276" w:lineRule="auto"/>
        <w:rPr>
          <w:b/>
          <w:bCs/>
          <w:sz w:val="28"/>
          <w:szCs w:val="28"/>
        </w:rPr>
      </w:pPr>
      <w:r>
        <w:rPr>
          <w:b/>
          <w:bCs/>
          <w:sz w:val="28"/>
          <w:szCs w:val="28"/>
        </w:rPr>
        <w:lastRenderedPageBreak/>
        <w:t>LWV Position</w:t>
      </w:r>
    </w:p>
    <w:p w14:paraId="5CD2753C" w14:textId="77777777" w:rsidR="00277638" w:rsidRDefault="00277638" w:rsidP="00FF3E76">
      <w:pPr>
        <w:spacing w:line="276" w:lineRule="auto"/>
        <w:rPr>
          <w:i/>
          <w:iCs/>
          <w:sz w:val="22"/>
          <w:szCs w:val="22"/>
        </w:rPr>
      </w:pPr>
      <w:r>
        <w:rPr>
          <w:i/>
          <w:iCs/>
          <w:sz w:val="22"/>
          <w:szCs w:val="22"/>
        </w:rPr>
        <w:t xml:space="preserve">If applicable, please cite an associated LWVUS or your state League position connected with this issue. This is not a required </w:t>
      </w:r>
      <w:proofErr w:type="gramStart"/>
      <w:r>
        <w:rPr>
          <w:i/>
          <w:iCs/>
          <w:sz w:val="22"/>
          <w:szCs w:val="22"/>
        </w:rPr>
        <w:t>question, but</w:t>
      </w:r>
      <w:proofErr w:type="gramEnd"/>
      <w:r>
        <w:rPr>
          <w:i/>
          <w:iCs/>
          <w:sz w:val="22"/>
          <w:szCs w:val="22"/>
        </w:rPr>
        <w:t xml:space="preserve"> can help educate members of our position and inform future LWV actions.</w:t>
      </w:r>
    </w:p>
    <w:p w14:paraId="5EDF15E3" w14:textId="77777777" w:rsidR="00FF3E76" w:rsidRPr="00FF3E76" w:rsidRDefault="00FF3E76" w:rsidP="00FF3E76">
      <w:pPr>
        <w:spacing w:line="276" w:lineRule="auto"/>
      </w:pPr>
    </w:p>
    <w:p w14:paraId="4AD583D8" w14:textId="77777777" w:rsidR="00FF3E76" w:rsidRPr="00FF3E76" w:rsidRDefault="00FF3E76" w:rsidP="00FF3E76">
      <w:pPr>
        <w:spacing w:line="276" w:lineRule="auto"/>
      </w:pPr>
    </w:p>
    <w:p w14:paraId="5B5E2629" w14:textId="7C2FD021" w:rsidR="00FF3E76" w:rsidRPr="00277638" w:rsidRDefault="00277638" w:rsidP="00FF3E76">
      <w:pPr>
        <w:spacing w:line="276" w:lineRule="auto"/>
        <w:rPr>
          <w:b/>
          <w:bCs/>
          <w:sz w:val="28"/>
          <w:szCs w:val="28"/>
        </w:rPr>
      </w:pPr>
      <w:r w:rsidRPr="00277638">
        <w:rPr>
          <w:b/>
          <w:bCs/>
          <w:sz w:val="28"/>
          <w:szCs w:val="28"/>
        </w:rPr>
        <w:t>Additional Notes</w:t>
      </w:r>
    </w:p>
    <w:p w14:paraId="69D344CC" w14:textId="77777777" w:rsidR="00277638" w:rsidRPr="00277638" w:rsidRDefault="00277638" w:rsidP="00FF3E76">
      <w:pPr>
        <w:spacing w:line="276" w:lineRule="auto"/>
        <w:rPr>
          <w:i/>
          <w:iCs/>
          <w:sz w:val="22"/>
          <w:szCs w:val="22"/>
        </w:rPr>
      </w:pPr>
      <w:r w:rsidRPr="00277638">
        <w:rPr>
          <w:i/>
          <w:iCs/>
          <w:sz w:val="22"/>
          <w:szCs w:val="22"/>
        </w:rPr>
        <w:t>Feel free to add your personal analysis or share additional comments about this bill or issue. What else would you like to share with the Observer Corps from your experience? This question is optional.</w:t>
      </w:r>
    </w:p>
    <w:p w14:paraId="69034795" w14:textId="77777777" w:rsidR="00BE07C6" w:rsidRDefault="00BE07C6"/>
    <w:p w14:paraId="0FF93349" w14:textId="77777777" w:rsidR="00BE07C6" w:rsidRDefault="00BE07C6"/>
    <w:p w14:paraId="66313E7A" w14:textId="77777777" w:rsidR="00BE07C6" w:rsidRDefault="00BE07C6"/>
    <w:p w14:paraId="0A36A8B0" w14:textId="77777777" w:rsidR="00BE07C6" w:rsidRDefault="00BE07C6"/>
    <w:p w14:paraId="6DF21DA9" w14:textId="77777777" w:rsidR="00BE07C6" w:rsidRDefault="00BE07C6"/>
    <w:p w14:paraId="7C68BF4C" w14:textId="77777777" w:rsidR="00BE07C6" w:rsidRDefault="00BE07C6"/>
    <w:p w14:paraId="597FBDD2" w14:textId="77777777" w:rsidR="00BE07C6" w:rsidRDefault="00BE07C6"/>
    <w:p w14:paraId="14A1FAD5" w14:textId="77777777" w:rsidR="00BE07C6" w:rsidRDefault="00BE07C6"/>
    <w:p w14:paraId="2520732E" w14:textId="77777777" w:rsidR="00BE07C6" w:rsidRDefault="00BE07C6"/>
    <w:p w14:paraId="68EF6F38" w14:textId="77777777" w:rsidR="00BE07C6" w:rsidRDefault="00BE07C6"/>
    <w:p w14:paraId="448AAA6F" w14:textId="77777777" w:rsidR="00BE07C6" w:rsidRDefault="00BE07C6"/>
    <w:p w14:paraId="16B93E2B" w14:textId="77777777" w:rsidR="00BE07C6" w:rsidRDefault="00BE07C6"/>
    <w:p w14:paraId="5B92A2EE" w14:textId="77777777" w:rsidR="00BE07C6" w:rsidRDefault="00BE07C6"/>
    <w:p w14:paraId="23815DDA" w14:textId="77777777" w:rsidR="00BE07C6" w:rsidRDefault="00BE07C6"/>
    <w:p w14:paraId="34FA426C" w14:textId="77777777" w:rsidR="00BE07C6" w:rsidRDefault="00BE07C6"/>
    <w:sectPr w:rsidR="00BE07C6" w:rsidSect="00006C67">
      <w:headerReference w:type="default"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EFC5" w14:textId="77777777" w:rsidR="006B7076" w:rsidRDefault="006B7076" w:rsidP="00BE07C6">
      <w:r>
        <w:separator/>
      </w:r>
    </w:p>
  </w:endnote>
  <w:endnote w:type="continuationSeparator" w:id="0">
    <w:p w14:paraId="7750C442" w14:textId="77777777" w:rsidR="006B7076" w:rsidRDefault="006B7076" w:rsidP="00BE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1617469"/>
      <w:docPartObj>
        <w:docPartGallery w:val="Page Numbers (Bottom of Page)"/>
        <w:docPartUnique/>
      </w:docPartObj>
    </w:sdtPr>
    <w:sdtEndPr>
      <w:rPr>
        <w:noProof/>
      </w:rPr>
    </w:sdtEndPr>
    <w:sdtContent>
      <w:p w14:paraId="6AB9428C" w14:textId="77777777" w:rsidR="00277638" w:rsidRDefault="0027763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3AF50F" w14:textId="77777777" w:rsidR="00CD6F22" w:rsidRDefault="00CD6F22" w:rsidP="00CD6F22">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FD0C3" w14:textId="77777777" w:rsidR="00BE07C6" w:rsidRPr="006A7F32" w:rsidRDefault="00BE07C6" w:rsidP="006A7F3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3C789" w14:textId="77777777" w:rsidR="006B7076" w:rsidRDefault="006B7076" w:rsidP="00BE07C6">
      <w:r>
        <w:separator/>
      </w:r>
    </w:p>
  </w:footnote>
  <w:footnote w:type="continuationSeparator" w:id="0">
    <w:p w14:paraId="291ADDF0" w14:textId="77777777" w:rsidR="006B7076" w:rsidRDefault="006B7076" w:rsidP="00BE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C2DA" w14:textId="77777777" w:rsidR="00BE07C6" w:rsidRDefault="00CD6F22" w:rsidP="00006C67">
    <w:pPr>
      <w:pStyle w:val="Header"/>
      <w:jc w:val="center"/>
    </w:pPr>
    <w:r>
      <w:rPr>
        <w:rFonts w:ascii="Times New Roman" w:eastAsia="Times New Roman" w:hAnsi="Times New Roman"/>
        <w:noProof/>
        <w:sz w:val="6"/>
      </w:rPr>
      <w:drawing>
        <wp:inline distT="0" distB="0" distL="0" distR="0" wp14:anchorId="6F8C8036" wp14:editId="5F2C4505">
          <wp:extent cx="2477386" cy="741604"/>
          <wp:effectExtent l="0" t="0" r="0" b="0"/>
          <wp:docPr id="1956984189" name="Picture 195698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WV_Logo4_1923x452_rgb.png"/>
                  <pic:cNvPicPr/>
                </pic:nvPicPr>
                <pic:blipFill>
                  <a:blip r:embed="rId1">
                    <a:extLst>
                      <a:ext uri="{28A0092B-C50C-407E-A947-70E740481C1C}">
                        <a14:useLocalDpi xmlns:a14="http://schemas.microsoft.com/office/drawing/2010/main" val="0"/>
                      </a:ext>
                    </a:extLst>
                  </a:blip>
                  <a:stretch>
                    <a:fillRect/>
                  </a:stretch>
                </pic:blipFill>
                <pic:spPr>
                  <a:xfrm>
                    <a:off x="0" y="0"/>
                    <a:ext cx="2507875" cy="750731"/>
                  </a:xfrm>
                  <a:prstGeom prst="rect">
                    <a:avLst/>
                  </a:prstGeom>
                </pic:spPr>
              </pic:pic>
            </a:graphicData>
          </a:graphic>
        </wp:inline>
      </w:drawing>
    </w:r>
  </w:p>
  <w:p w14:paraId="6A6E015B" w14:textId="77777777" w:rsidR="00BE07C6" w:rsidRDefault="00BE07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BC671" w14:textId="77777777" w:rsidR="00BE07C6" w:rsidRDefault="00536468" w:rsidP="00832DC2">
    <w:pPr>
      <w:pStyle w:val="Header"/>
      <w:jc w:val="center"/>
    </w:pPr>
    <w:r>
      <w:rPr>
        <w:rFonts w:ascii="Times New Roman" w:eastAsia="Times New Roman" w:hAnsi="Times New Roman"/>
        <w:noProof/>
        <w:sz w:val="6"/>
      </w:rPr>
      <w:drawing>
        <wp:inline distT="0" distB="0" distL="0" distR="0" wp14:anchorId="7E626CC7" wp14:editId="6A5FC9AD">
          <wp:extent cx="2943225" cy="8810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WV_Logo4_1923x452_rgb.png"/>
                  <pic:cNvPicPr/>
                </pic:nvPicPr>
                <pic:blipFill>
                  <a:blip r:embed="rId1">
                    <a:extLst>
                      <a:ext uri="{28A0092B-C50C-407E-A947-70E740481C1C}">
                        <a14:useLocalDpi xmlns:a14="http://schemas.microsoft.com/office/drawing/2010/main" val="0"/>
                      </a:ext>
                    </a:extLst>
                  </a:blip>
                  <a:stretch>
                    <a:fillRect/>
                  </a:stretch>
                </pic:blipFill>
                <pic:spPr>
                  <a:xfrm>
                    <a:off x="0" y="0"/>
                    <a:ext cx="2960532" cy="8862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F729E"/>
    <w:multiLevelType w:val="hybridMultilevel"/>
    <w:tmpl w:val="6DDC2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A7F04"/>
    <w:multiLevelType w:val="hybridMultilevel"/>
    <w:tmpl w:val="0D248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F11E9"/>
    <w:multiLevelType w:val="hybridMultilevel"/>
    <w:tmpl w:val="A8404A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9CB24EC"/>
    <w:multiLevelType w:val="hybridMultilevel"/>
    <w:tmpl w:val="9A785796"/>
    <w:lvl w:ilvl="0" w:tplc="08A89272">
      <w:numFmt w:val="bullet"/>
      <w:lvlText w:val="-"/>
      <w:lvlJc w:val="left"/>
      <w:pPr>
        <w:ind w:left="720" w:hanging="360"/>
      </w:pPr>
      <w:rPr>
        <w:rFonts w:ascii="Lato" w:eastAsia="Times New Roman" w:hAnsi="Lato" w:cs="Segoe U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75780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627177">
    <w:abstractNumId w:val="0"/>
  </w:num>
  <w:num w:numId="3" w16cid:durableId="1066684565">
    <w:abstractNumId w:val="3"/>
  </w:num>
  <w:num w:numId="4" w16cid:durableId="2056463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ADA"/>
    <w:rsid w:val="00006C67"/>
    <w:rsid w:val="00015B70"/>
    <w:rsid w:val="00030EB5"/>
    <w:rsid w:val="00036EF4"/>
    <w:rsid w:val="00072692"/>
    <w:rsid w:val="0014447A"/>
    <w:rsid w:val="001718C6"/>
    <w:rsid w:val="00173AA3"/>
    <w:rsid w:val="00277638"/>
    <w:rsid w:val="002870D3"/>
    <w:rsid w:val="002A172A"/>
    <w:rsid w:val="002A18BA"/>
    <w:rsid w:val="002A30B0"/>
    <w:rsid w:val="002B6998"/>
    <w:rsid w:val="002C683C"/>
    <w:rsid w:val="002D6EB1"/>
    <w:rsid w:val="00317C29"/>
    <w:rsid w:val="00385ED9"/>
    <w:rsid w:val="004004E8"/>
    <w:rsid w:val="004877F4"/>
    <w:rsid w:val="00502731"/>
    <w:rsid w:val="00536468"/>
    <w:rsid w:val="005D4B13"/>
    <w:rsid w:val="00637208"/>
    <w:rsid w:val="006A7F32"/>
    <w:rsid w:val="006B7076"/>
    <w:rsid w:val="00700682"/>
    <w:rsid w:val="007600C2"/>
    <w:rsid w:val="008215E1"/>
    <w:rsid w:val="00832DC2"/>
    <w:rsid w:val="008A1B85"/>
    <w:rsid w:val="008F0B66"/>
    <w:rsid w:val="00921ADA"/>
    <w:rsid w:val="009843FE"/>
    <w:rsid w:val="00A748BB"/>
    <w:rsid w:val="00AD07E4"/>
    <w:rsid w:val="00AD7A1D"/>
    <w:rsid w:val="00AF7C92"/>
    <w:rsid w:val="00B12AFA"/>
    <w:rsid w:val="00B5696F"/>
    <w:rsid w:val="00B832B6"/>
    <w:rsid w:val="00B979B4"/>
    <w:rsid w:val="00BE07C6"/>
    <w:rsid w:val="00C3240D"/>
    <w:rsid w:val="00CD377E"/>
    <w:rsid w:val="00CD6F22"/>
    <w:rsid w:val="00D35E71"/>
    <w:rsid w:val="00DA6DE7"/>
    <w:rsid w:val="00DC106E"/>
    <w:rsid w:val="00DD60D8"/>
    <w:rsid w:val="00F20F0D"/>
    <w:rsid w:val="00F53166"/>
    <w:rsid w:val="00FF3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55FEC"/>
  <w15:chartTrackingRefBased/>
  <w15:docId w15:val="{085C6985-9ECE-4AA7-92D3-A861E45E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7C6"/>
    <w:pPr>
      <w:tabs>
        <w:tab w:val="center" w:pos="4680"/>
        <w:tab w:val="right" w:pos="9360"/>
      </w:tabs>
    </w:pPr>
  </w:style>
  <w:style w:type="character" w:customStyle="1" w:styleId="HeaderChar">
    <w:name w:val="Header Char"/>
    <w:basedOn w:val="DefaultParagraphFont"/>
    <w:link w:val="Header"/>
    <w:uiPriority w:val="99"/>
    <w:rsid w:val="00BE07C6"/>
  </w:style>
  <w:style w:type="paragraph" w:styleId="Footer">
    <w:name w:val="footer"/>
    <w:basedOn w:val="Normal"/>
    <w:link w:val="FooterChar"/>
    <w:uiPriority w:val="99"/>
    <w:unhideWhenUsed/>
    <w:rsid w:val="00BE07C6"/>
    <w:pPr>
      <w:tabs>
        <w:tab w:val="center" w:pos="4680"/>
        <w:tab w:val="right" w:pos="9360"/>
      </w:tabs>
    </w:pPr>
  </w:style>
  <w:style w:type="character" w:customStyle="1" w:styleId="FooterChar">
    <w:name w:val="Footer Char"/>
    <w:basedOn w:val="DefaultParagraphFont"/>
    <w:link w:val="Footer"/>
    <w:uiPriority w:val="99"/>
    <w:rsid w:val="00BE07C6"/>
  </w:style>
  <w:style w:type="character" w:customStyle="1" w:styleId="mw31ze">
    <w:name w:val="mw31ze"/>
    <w:basedOn w:val="DefaultParagraphFont"/>
    <w:rsid w:val="006A7F32"/>
  </w:style>
  <w:style w:type="paragraph" w:styleId="ListParagraph">
    <w:name w:val="List Paragraph"/>
    <w:basedOn w:val="Normal"/>
    <w:uiPriority w:val="34"/>
    <w:qFormat/>
    <w:rsid w:val="00CD377E"/>
    <w:pPr>
      <w:spacing w:after="160" w:line="256" w:lineRule="auto"/>
      <w:ind w:left="720"/>
      <w:contextualSpacing/>
    </w:pPr>
    <w:rPr>
      <w:rFonts w:asciiTheme="minorHAnsi" w:hAnsiTheme="minorHAnsi" w:cstheme="minorBidi"/>
      <w:sz w:val="22"/>
      <w:szCs w:val="22"/>
    </w:rPr>
  </w:style>
  <w:style w:type="table" w:styleId="TableGrid">
    <w:name w:val="Table Grid"/>
    <w:basedOn w:val="TableNormal"/>
    <w:uiPriority w:val="39"/>
    <w:rsid w:val="00CD377E"/>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6998"/>
    <w:rPr>
      <w:color w:val="0563C1" w:themeColor="hyperlink"/>
      <w:u w:val="single"/>
    </w:rPr>
  </w:style>
  <w:style w:type="character" w:styleId="UnresolvedMention">
    <w:name w:val="Unresolved Mention"/>
    <w:basedOn w:val="DefaultParagraphFont"/>
    <w:uiPriority w:val="99"/>
    <w:rsid w:val="002B6998"/>
    <w:rPr>
      <w:color w:val="605E5C"/>
      <w:shd w:val="clear" w:color="auto" w:fill="E1DFDD"/>
    </w:rPr>
  </w:style>
  <w:style w:type="paragraph" w:customStyle="1" w:styleId="paragraph">
    <w:name w:val="paragraph"/>
    <w:basedOn w:val="Normal"/>
    <w:rsid w:val="002A30B0"/>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2A30B0"/>
  </w:style>
  <w:style w:type="character" w:customStyle="1" w:styleId="eop">
    <w:name w:val="eop"/>
    <w:basedOn w:val="DefaultParagraphFont"/>
    <w:rsid w:val="002A30B0"/>
  </w:style>
  <w:style w:type="character" w:customStyle="1" w:styleId="tabchar">
    <w:name w:val="tabchar"/>
    <w:basedOn w:val="DefaultParagraphFont"/>
    <w:rsid w:val="00DA6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55202">
      <w:bodyDiv w:val="1"/>
      <w:marLeft w:val="0"/>
      <w:marRight w:val="0"/>
      <w:marTop w:val="0"/>
      <w:marBottom w:val="0"/>
      <w:divBdr>
        <w:top w:val="none" w:sz="0" w:space="0" w:color="auto"/>
        <w:left w:val="none" w:sz="0" w:space="0" w:color="auto"/>
        <w:bottom w:val="none" w:sz="0" w:space="0" w:color="auto"/>
        <w:right w:val="none" w:sz="0" w:space="0" w:color="auto"/>
      </w:divBdr>
    </w:div>
    <w:div w:id="1111047916">
      <w:bodyDiv w:val="1"/>
      <w:marLeft w:val="0"/>
      <w:marRight w:val="0"/>
      <w:marTop w:val="0"/>
      <w:marBottom w:val="0"/>
      <w:divBdr>
        <w:top w:val="none" w:sz="0" w:space="0" w:color="auto"/>
        <w:left w:val="none" w:sz="0" w:space="0" w:color="auto"/>
        <w:bottom w:val="none" w:sz="0" w:space="0" w:color="auto"/>
        <w:right w:val="none" w:sz="0" w:space="0" w:color="auto"/>
      </w:divBdr>
      <w:divsChild>
        <w:div w:id="805976179">
          <w:marLeft w:val="0"/>
          <w:marRight w:val="0"/>
          <w:marTop w:val="0"/>
          <w:marBottom w:val="0"/>
          <w:divBdr>
            <w:top w:val="none" w:sz="0" w:space="0" w:color="auto"/>
            <w:left w:val="none" w:sz="0" w:space="0" w:color="auto"/>
            <w:bottom w:val="none" w:sz="0" w:space="0" w:color="auto"/>
            <w:right w:val="none" w:sz="0" w:space="0" w:color="auto"/>
          </w:divBdr>
        </w:div>
        <w:div w:id="641085494">
          <w:marLeft w:val="0"/>
          <w:marRight w:val="0"/>
          <w:marTop w:val="0"/>
          <w:marBottom w:val="0"/>
          <w:divBdr>
            <w:top w:val="none" w:sz="0" w:space="0" w:color="auto"/>
            <w:left w:val="none" w:sz="0" w:space="0" w:color="auto"/>
            <w:bottom w:val="none" w:sz="0" w:space="0" w:color="auto"/>
            <w:right w:val="none" w:sz="0" w:space="0" w:color="auto"/>
          </w:divBdr>
        </w:div>
        <w:div w:id="352850175">
          <w:marLeft w:val="0"/>
          <w:marRight w:val="0"/>
          <w:marTop w:val="0"/>
          <w:marBottom w:val="0"/>
          <w:divBdr>
            <w:top w:val="none" w:sz="0" w:space="0" w:color="auto"/>
            <w:left w:val="none" w:sz="0" w:space="0" w:color="auto"/>
            <w:bottom w:val="none" w:sz="0" w:space="0" w:color="auto"/>
            <w:right w:val="none" w:sz="0" w:space="0" w:color="auto"/>
          </w:divBdr>
        </w:div>
        <w:div w:id="504711985">
          <w:marLeft w:val="0"/>
          <w:marRight w:val="0"/>
          <w:marTop w:val="0"/>
          <w:marBottom w:val="0"/>
          <w:divBdr>
            <w:top w:val="none" w:sz="0" w:space="0" w:color="auto"/>
            <w:left w:val="none" w:sz="0" w:space="0" w:color="auto"/>
            <w:bottom w:val="none" w:sz="0" w:space="0" w:color="auto"/>
            <w:right w:val="none" w:sz="0" w:space="0" w:color="auto"/>
          </w:divBdr>
        </w:div>
        <w:div w:id="957874699">
          <w:marLeft w:val="0"/>
          <w:marRight w:val="0"/>
          <w:marTop w:val="0"/>
          <w:marBottom w:val="0"/>
          <w:divBdr>
            <w:top w:val="none" w:sz="0" w:space="0" w:color="auto"/>
            <w:left w:val="none" w:sz="0" w:space="0" w:color="auto"/>
            <w:bottom w:val="none" w:sz="0" w:space="0" w:color="auto"/>
            <w:right w:val="none" w:sz="0" w:space="0" w:color="auto"/>
          </w:divBdr>
        </w:div>
        <w:div w:id="1649555902">
          <w:marLeft w:val="0"/>
          <w:marRight w:val="0"/>
          <w:marTop w:val="0"/>
          <w:marBottom w:val="0"/>
          <w:divBdr>
            <w:top w:val="none" w:sz="0" w:space="0" w:color="auto"/>
            <w:left w:val="none" w:sz="0" w:space="0" w:color="auto"/>
            <w:bottom w:val="none" w:sz="0" w:space="0" w:color="auto"/>
            <w:right w:val="none" w:sz="0" w:space="0" w:color="auto"/>
          </w:divBdr>
        </w:div>
        <w:div w:id="1314869574">
          <w:marLeft w:val="0"/>
          <w:marRight w:val="0"/>
          <w:marTop w:val="0"/>
          <w:marBottom w:val="0"/>
          <w:divBdr>
            <w:top w:val="none" w:sz="0" w:space="0" w:color="auto"/>
            <w:left w:val="none" w:sz="0" w:space="0" w:color="auto"/>
            <w:bottom w:val="none" w:sz="0" w:space="0" w:color="auto"/>
            <w:right w:val="none" w:sz="0" w:space="0" w:color="auto"/>
          </w:divBdr>
        </w:div>
        <w:div w:id="450124498">
          <w:marLeft w:val="0"/>
          <w:marRight w:val="0"/>
          <w:marTop w:val="0"/>
          <w:marBottom w:val="0"/>
          <w:divBdr>
            <w:top w:val="none" w:sz="0" w:space="0" w:color="auto"/>
            <w:left w:val="none" w:sz="0" w:space="0" w:color="auto"/>
            <w:bottom w:val="none" w:sz="0" w:space="0" w:color="auto"/>
            <w:right w:val="none" w:sz="0" w:space="0" w:color="auto"/>
          </w:divBdr>
        </w:div>
        <w:div w:id="1423647690">
          <w:marLeft w:val="0"/>
          <w:marRight w:val="0"/>
          <w:marTop w:val="0"/>
          <w:marBottom w:val="0"/>
          <w:divBdr>
            <w:top w:val="none" w:sz="0" w:space="0" w:color="auto"/>
            <w:left w:val="none" w:sz="0" w:space="0" w:color="auto"/>
            <w:bottom w:val="none" w:sz="0" w:space="0" w:color="auto"/>
            <w:right w:val="none" w:sz="0" w:space="0" w:color="auto"/>
          </w:divBdr>
        </w:div>
        <w:div w:id="494105116">
          <w:marLeft w:val="0"/>
          <w:marRight w:val="0"/>
          <w:marTop w:val="0"/>
          <w:marBottom w:val="0"/>
          <w:divBdr>
            <w:top w:val="none" w:sz="0" w:space="0" w:color="auto"/>
            <w:left w:val="none" w:sz="0" w:space="0" w:color="auto"/>
            <w:bottom w:val="none" w:sz="0" w:space="0" w:color="auto"/>
            <w:right w:val="none" w:sz="0" w:space="0" w:color="auto"/>
          </w:divBdr>
        </w:div>
        <w:div w:id="931354360">
          <w:marLeft w:val="0"/>
          <w:marRight w:val="0"/>
          <w:marTop w:val="0"/>
          <w:marBottom w:val="0"/>
          <w:divBdr>
            <w:top w:val="none" w:sz="0" w:space="0" w:color="auto"/>
            <w:left w:val="none" w:sz="0" w:space="0" w:color="auto"/>
            <w:bottom w:val="none" w:sz="0" w:space="0" w:color="auto"/>
            <w:right w:val="none" w:sz="0" w:space="0" w:color="auto"/>
          </w:divBdr>
        </w:div>
        <w:div w:id="361636456">
          <w:marLeft w:val="0"/>
          <w:marRight w:val="0"/>
          <w:marTop w:val="0"/>
          <w:marBottom w:val="0"/>
          <w:divBdr>
            <w:top w:val="none" w:sz="0" w:space="0" w:color="auto"/>
            <w:left w:val="none" w:sz="0" w:space="0" w:color="auto"/>
            <w:bottom w:val="none" w:sz="0" w:space="0" w:color="auto"/>
            <w:right w:val="none" w:sz="0" w:space="0" w:color="auto"/>
          </w:divBdr>
        </w:div>
        <w:div w:id="12849975">
          <w:marLeft w:val="0"/>
          <w:marRight w:val="0"/>
          <w:marTop w:val="0"/>
          <w:marBottom w:val="0"/>
          <w:divBdr>
            <w:top w:val="none" w:sz="0" w:space="0" w:color="auto"/>
            <w:left w:val="none" w:sz="0" w:space="0" w:color="auto"/>
            <w:bottom w:val="none" w:sz="0" w:space="0" w:color="auto"/>
            <w:right w:val="none" w:sz="0" w:space="0" w:color="auto"/>
          </w:divBdr>
        </w:div>
        <w:div w:id="594675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lwvus.sharepoint.com/MissImpact/MissImpactFS/Democracy%20Truth%20Project/Observer%20Corp%20Toolkit/Observer%20Corp%20Reporting%20Form%20(PDF).dotx?OR=81dd2b71-fb82-4b33-ac71-fed46bf0f87a&amp;CID=bf130fa2-e05b-0000-7d44-6af9aef25edc&amp;CT=17775638470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f89d9ab8-f711-4670-8bb6-384655445051" xsi:nil="true"/>
    <SharedWithUsers xmlns="15a4eab9-f6f3-4875-a437-a7234264bcfe">
      <UserInfo>
        <DisplayName>Amy Hjerstedt</DisplayName>
        <AccountId>66</AccountId>
        <AccountType/>
      </UserInfo>
    </SharedWithUsers>
    <lcf76f155ced4ddcb4097134ff3c332f xmlns="cb076f58-2cf3-4777-8ab9-bcd2ff5bbc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857EEA336AD44BE7EC81649E52B9D" ma:contentTypeVersion="20" ma:contentTypeDescription="Create a new document." ma:contentTypeScope="" ma:versionID="6d7c99140f9169678f50f3305e442fcd">
  <xsd:schema xmlns:xsd="http://www.w3.org/2001/XMLSchema" xmlns:xs="http://www.w3.org/2001/XMLSchema" xmlns:p="http://schemas.microsoft.com/office/2006/metadata/properties" xmlns:ns1="http://schemas.microsoft.com/sharepoint/v3" xmlns:ns2="cb076f58-2cf3-4777-8ab9-bcd2ff5bbce2" xmlns:ns3="15a4eab9-f6f3-4875-a437-a7234264bcfe" xmlns:ns4="f89d9ab8-f711-4670-8bb6-384655445051" targetNamespace="http://schemas.microsoft.com/office/2006/metadata/properties" ma:root="true" ma:fieldsID="9cb54dace045effc09f7c0ab924940fe" ns1:_="" ns2:_="" ns3:_="" ns4:_="">
    <xsd:import namespace="http://schemas.microsoft.com/sharepoint/v3"/>
    <xsd:import namespace="cb076f58-2cf3-4777-8ab9-bcd2ff5bbce2"/>
    <xsd:import namespace="15a4eab9-f6f3-4875-a437-a7234264bcfe"/>
    <xsd:import namespace="f89d9ab8-f711-4670-8bb6-3846554450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4: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076f58-2cf3-4777-8ab9-bcd2ff5bb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e5f6d45-1bb1-4670-aabb-70bafef23b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a4eab9-f6f3-4875-a437-a7234264bcf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9d9ab8-f711-4670-8bb6-384655445051"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891f98f-7323-4b70-b6a7-289779ebc7f6}" ma:internalName="TaxCatchAll" ma:showField="CatchAllData" ma:web="f89d9ab8-f711-4670-8bb6-3846554450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F63C9-482B-4B5B-BA2E-BD6181731368}">
  <ds:schemaRefs>
    <ds:schemaRef ds:uri="http://schemas.openxmlformats.org/officeDocument/2006/bibliography"/>
  </ds:schemaRefs>
</ds:datastoreItem>
</file>

<file path=customXml/itemProps2.xml><?xml version="1.0" encoding="utf-8"?>
<ds:datastoreItem xmlns:ds="http://schemas.openxmlformats.org/officeDocument/2006/customXml" ds:itemID="{7A878378-0C46-479C-9DB5-0C66BFDE4B39}">
  <ds:schemaRefs>
    <ds:schemaRef ds:uri="http://schemas.microsoft.com/office/2006/metadata/properties"/>
    <ds:schemaRef ds:uri="http://schemas.microsoft.com/office/infopath/2007/PartnerControls"/>
    <ds:schemaRef ds:uri="http://schemas.microsoft.com/sharepoint/v3"/>
    <ds:schemaRef ds:uri="f89d9ab8-f711-4670-8bb6-384655445051"/>
    <ds:schemaRef ds:uri="15a4eab9-f6f3-4875-a437-a7234264bcfe"/>
    <ds:schemaRef ds:uri="cb076f58-2cf3-4777-8ab9-bcd2ff5bbce2"/>
  </ds:schemaRefs>
</ds:datastoreItem>
</file>

<file path=customXml/itemProps3.xml><?xml version="1.0" encoding="utf-8"?>
<ds:datastoreItem xmlns:ds="http://schemas.openxmlformats.org/officeDocument/2006/customXml" ds:itemID="{3EA9CAA3-8A42-4AAB-AF04-DED03BE0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076f58-2cf3-4777-8ab9-bcd2ff5bbce2"/>
    <ds:schemaRef ds:uri="15a4eab9-f6f3-4875-a437-a7234264bcfe"/>
    <ds:schemaRef ds:uri="f89d9ab8-f711-4670-8bb6-3846554450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C5F2F3-C33C-409F-BB28-CC93CF7B1B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Observer%20Corp%20Reporting%20Form%20(PDF).dotx?OR=81dd2b71-fb82-4b33-ac71-fed46bf0f87a&amp;CID=bf130fa2-e05b-0000-7d44-6af9aef25edc&amp;CT=1777563847064</Template>
  <TotalTime>3</TotalTime>
  <Pages>3</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Roche</dc:creator>
  <cp:keywords/>
  <dc:description/>
  <cp:lastModifiedBy>Mary Roche</cp:lastModifiedBy>
  <cp:revision>2</cp:revision>
  <cp:lastPrinted>2022-10-28T18:42:00Z</cp:lastPrinted>
  <dcterms:created xsi:type="dcterms:W3CDTF">2026-04-30T15:44:00Z</dcterms:created>
  <dcterms:modified xsi:type="dcterms:W3CDTF">2026-04-30T15:47:00Z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0x010100448857EEA336AD44BE7EC81649E52B9D</vt:lpwstr>
  </property>
  <property fmtid="{D5CDD505-2E9C-101B-9397-08002B2CF9AE}" pid="3" name="MediaServiceImageTags">
    <vt:lpwstr/>
  </property>
  <property fmtid="{D5CDD505-2E9C-101B-9397-08002B2CF9AE}" pid="4" name="GrammarlyDocumentId">
    <vt:lpwstr>55005b307db9fa36409143b52e85003ca7dcc69fc597ab31f6b22d57b5f2c4cd</vt:lpwstr>
  </property>
</Properties>
</file>